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CA4B3" w14:textId="77777777" w:rsidR="00B16933" w:rsidRDefault="00B16933" w:rsidP="00B16933">
      <w:pPr>
        <w:pStyle w:val="NoSpacing"/>
      </w:pPr>
      <w:r>
        <w:rPr>
          <w:u w:val="single"/>
        </w:rPr>
        <w:t>John PERKYN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769748BC" w14:textId="77777777" w:rsidR="00B16933" w:rsidRDefault="00B16933" w:rsidP="00B16933">
      <w:pPr>
        <w:pStyle w:val="NoSpacing"/>
      </w:pPr>
      <w:r>
        <w:t>of Ridge, Hertfordshire. Collier.</w:t>
      </w:r>
    </w:p>
    <w:p w14:paraId="24CE3FBF" w14:textId="77777777" w:rsidR="00B16933" w:rsidRDefault="00B16933" w:rsidP="00B16933">
      <w:pPr>
        <w:pStyle w:val="NoSpacing"/>
      </w:pPr>
    </w:p>
    <w:p w14:paraId="17704826" w14:textId="77777777" w:rsidR="00B16933" w:rsidRDefault="00B16933" w:rsidP="00B16933">
      <w:pPr>
        <w:pStyle w:val="NoSpacing"/>
      </w:pPr>
    </w:p>
    <w:p w14:paraId="498C9167" w14:textId="77777777" w:rsidR="00B16933" w:rsidRDefault="00B16933" w:rsidP="00B16933">
      <w:pPr>
        <w:pStyle w:val="NoSpacing"/>
      </w:pPr>
      <w:r>
        <w:tab/>
        <w:t>1484</w:t>
      </w:r>
      <w:r>
        <w:tab/>
        <w:t xml:space="preserve">Thomas Sharp(q.v.) brought a plaint of debt against him, William </w:t>
      </w:r>
      <w:proofErr w:type="spellStart"/>
      <w:r>
        <w:t>Neweman</w:t>
      </w:r>
      <w:proofErr w:type="spellEnd"/>
    </w:p>
    <w:p w14:paraId="30B2EDB7" w14:textId="77777777" w:rsidR="00B16933" w:rsidRDefault="00B16933" w:rsidP="00B16933">
      <w:pPr>
        <w:pStyle w:val="NoSpacing"/>
      </w:pPr>
      <w:r>
        <w:tab/>
      </w:r>
      <w:r>
        <w:tab/>
        <w:t xml:space="preserve">of Ridge(q.v.) and William </w:t>
      </w:r>
      <w:proofErr w:type="spellStart"/>
      <w:r>
        <w:t>Edwarde</w:t>
      </w:r>
      <w:proofErr w:type="spellEnd"/>
      <w:r>
        <w:t xml:space="preserve"> of Chipping Barnet(q.v.).</w:t>
      </w:r>
    </w:p>
    <w:p w14:paraId="5B566264" w14:textId="77777777" w:rsidR="00B16933" w:rsidRDefault="00B16933" w:rsidP="00B16933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1C097929" w14:textId="77777777" w:rsidR="00B16933" w:rsidRDefault="00B16933" w:rsidP="00B16933">
      <w:pPr>
        <w:pStyle w:val="NoSpacing"/>
      </w:pPr>
    </w:p>
    <w:p w14:paraId="3279E3C6" w14:textId="77777777" w:rsidR="00B16933" w:rsidRDefault="00B16933" w:rsidP="00B16933">
      <w:pPr>
        <w:pStyle w:val="NoSpacing"/>
      </w:pPr>
    </w:p>
    <w:p w14:paraId="09240085" w14:textId="77777777" w:rsidR="00B16933" w:rsidRDefault="00B16933" w:rsidP="00B16933">
      <w:pPr>
        <w:pStyle w:val="NoSpacing"/>
      </w:pPr>
      <w:r>
        <w:t>30 December 2018</w:t>
      </w:r>
    </w:p>
    <w:p w14:paraId="1D14CE60" w14:textId="32433501" w:rsidR="006B2F86" w:rsidRPr="00E71FC3" w:rsidRDefault="00B169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79853" w14:textId="77777777" w:rsidR="00B16933" w:rsidRDefault="00B16933" w:rsidP="00E71FC3">
      <w:pPr>
        <w:spacing w:after="0" w:line="240" w:lineRule="auto"/>
      </w:pPr>
      <w:r>
        <w:separator/>
      </w:r>
    </w:p>
  </w:endnote>
  <w:endnote w:type="continuationSeparator" w:id="0">
    <w:p w14:paraId="1FD80012" w14:textId="77777777" w:rsidR="00B16933" w:rsidRDefault="00B169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FED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E0CDF" w14:textId="77777777" w:rsidR="00B16933" w:rsidRDefault="00B16933" w:rsidP="00E71FC3">
      <w:pPr>
        <w:spacing w:after="0" w:line="240" w:lineRule="auto"/>
      </w:pPr>
      <w:r>
        <w:separator/>
      </w:r>
    </w:p>
  </w:footnote>
  <w:footnote w:type="continuationSeparator" w:id="0">
    <w:p w14:paraId="1C771617" w14:textId="77777777" w:rsidR="00B16933" w:rsidRDefault="00B169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933"/>
    <w:rsid w:val="001A7C09"/>
    <w:rsid w:val="00577BD5"/>
    <w:rsid w:val="00656CBA"/>
    <w:rsid w:val="006A1F77"/>
    <w:rsid w:val="00733BE7"/>
    <w:rsid w:val="00AB52E8"/>
    <w:rsid w:val="00B1693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F025"/>
  <w15:chartTrackingRefBased/>
  <w15:docId w15:val="{540B8EDA-E331-432F-96F5-3B659E6B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169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2019-01-02T17:28:00Z</dcterms:created>
  <dcterms:modified xsi:type="dcterms:W3CDTF">2019-01-02T17:28:00Z</dcterms:modified>
</cp:coreProperties>
</file>